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30FCE" w14:textId="77777777" w:rsidR="00F75507" w:rsidRDefault="00F75507" w:rsidP="00F75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RUSSELL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5D0224C8" w14:textId="77777777" w:rsidR="00F75507" w:rsidRDefault="00F75507" w:rsidP="00F75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Essex.</w:t>
      </w:r>
    </w:p>
    <w:p w14:paraId="3649E96B" w14:textId="77777777" w:rsidR="00F75507" w:rsidRDefault="00F75507" w:rsidP="00F75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8C82C4" w14:textId="77777777" w:rsidR="00F75507" w:rsidRDefault="00F75507" w:rsidP="00F75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816B53" w14:textId="77777777" w:rsidR="00F75507" w:rsidRDefault="00F75507" w:rsidP="00F75507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Essex the tax of a fifteenth and a tenth granted to the King at the last Parliament.</w:t>
      </w:r>
    </w:p>
    <w:p w14:paraId="10FF2BFE" w14:textId="77777777" w:rsidR="00F75507" w:rsidRDefault="00F75507" w:rsidP="00F75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284764C6" w14:textId="77777777" w:rsidR="00F75507" w:rsidRDefault="00F75507" w:rsidP="00F75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F1CDEE" w14:textId="77777777" w:rsidR="00F75507" w:rsidRDefault="00F75507" w:rsidP="00F755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7600AC" w14:textId="77777777" w:rsidR="00F75507" w:rsidRDefault="00F75507" w:rsidP="00F755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2021</w:t>
      </w:r>
    </w:p>
    <w:p w14:paraId="065B30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610AA" w14:textId="77777777" w:rsidR="00F75507" w:rsidRDefault="00F75507" w:rsidP="009139A6">
      <w:r>
        <w:separator/>
      </w:r>
    </w:p>
  </w:endnote>
  <w:endnote w:type="continuationSeparator" w:id="0">
    <w:p w14:paraId="6B5A2B97" w14:textId="77777777" w:rsidR="00F75507" w:rsidRDefault="00F755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32B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306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4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A7783" w14:textId="77777777" w:rsidR="00F75507" w:rsidRDefault="00F75507" w:rsidP="009139A6">
      <w:r>
        <w:separator/>
      </w:r>
    </w:p>
  </w:footnote>
  <w:footnote w:type="continuationSeparator" w:id="0">
    <w:p w14:paraId="4DC5FBDB" w14:textId="77777777" w:rsidR="00F75507" w:rsidRDefault="00F755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AC4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B05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630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50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3128B"/>
  <w15:chartTrackingRefBased/>
  <w15:docId w15:val="{3B2031F9-9F0A-4A5F-9FBF-247EC7B5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2021-06-02T10:35:00Z</dcterms:created>
  <dcterms:modified xsi:type="dcterms:W3CDTF">2021-06-02T10:35:00Z</dcterms:modified>
</cp:coreProperties>
</file>